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f95435" w14:textId="6f9543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5320E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5320E">
        <w:rPr>
          <w:rFonts w:cs="Arial"/>
        </w:rPr>
        <w:t xml:space="preserve">srpnja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A2144">
      <w:pPr>
        <w:jc w:val="center"/>
        <w:rPr>
          <w:rFonts w:cs="Arial"/>
        </w:rPr>
      </w:pPr>
      <w:r w:rsidRPr="00FA2144">
        <w:rPr>
          <w:rFonts w:cs="Arial"/>
          <w:b/>
        </w:rPr>
        <w:t>TARGET j.d.o.o., OIB: 21559774229, MBS: 130072813, Šišan (Ližnjan), Centar - Centro 31</w:t>
      </w:r>
      <w:r w:rsidR="006651DF">
        <w:rPr>
          <w:rFonts w:cs="Arial"/>
          <w:b/>
        </w:rPr>
        <w:t xml:space="preserve">, 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6651DF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263815">
        <w:rPr>
          <w:rFonts w:cs="Arial"/>
        </w:rPr>
        <w:t>8,30</w:t>
      </w:r>
      <w:r w:rsidRPr="00BE62FB">
        <w:rPr>
          <w:rFonts w:cs="Arial"/>
        </w:rPr>
        <w:t xml:space="preserve"> sati</w:t>
      </w:r>
      <w:r w:rsidR="00E3114D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6651DF">
        <w:rPr>
          <w:rFonts w:cs="Arial"/>
        </w:rPr>
        <w:t>, dužnik</w:t>
      </w:r>
      <w:r w:rsidR="00E3114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651DF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6651DF">
        <w:rPr>
          <w:rFonts w:cs="Arial"/>
        </w:rPr>
        <w:t>lipnja</w:t>
      </w:r>
      <w:r w:rsidR="00FA2144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A2144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</w:t>
      </w:r>
      <w:r w:rsidR="00E33940">
        <w:rPr>
          <w:rFonts w:cs="Arial"/>
        </w:rPr>
        <w:t>ačun dužnika i dalje u blokadi, n</w:t>
      </w:r>
      <w:r w:rsidR="00FA2144">
        <w:rPr>
          <w:rFonts w:cs="Arial"/>
        </w:rPr>
        <w:t xml:space="preserve">a današnji dan blokada iznosi </w:t>
      </w:r>
      <w:r w:rsidRPr="00E33940" w:rsidR="00263815">
        <w:rPr>
          <w:rFonts w:cs="Arial"/>
          <w:color w:val="000000" w:themeColor="text1"/>
        </w:rPr>
        <w:t>3.</w:t>
      </w:r>
      <w:r w:rsidRPr="00E33940" w:rsidR="006651DF">
        <w:rPr>
          <w:rFonts w:cs="Arial"/>
          <w:color w:val="000000" w:themeColor="text1"/>
        </w:rPr>
        <w:t>09</w:t>
      </w:r>
      <w:r w:rsidRPr="00E33940" w:rsidR="00E33940">
        <w:rPr>
          <w:rFonts w:cs="Arial"/>
          <w:color w:val="000000" w:themeColor="text1"/>
        </w:rPr>
        <w:t>7</w:t>
      </w:r>
      <w:r w:rsidRPr="00E33940" w:rsidR="006651DF">
        <w:rPr>
          <w:rFonts w:cs="Arial"/>
          <w:color w:val="000000" w:themeColor="text1"/>
        </w:rPr>
        <w:t>,</w:t>
      </w:r>
      <w:r w:rsidRPr="00E33940" w:rsidR="00E33940">
        <w:rPr>
          <w:rFonts w:cs="Arial"/>
          <w:color w:val="000000" w:themeColor="text1"/>
        </w:rPr>
        <w:t>33</w:t>
      </w:r>
      <w:r w:rsidRPr="00E33940" w:rsidR="00FA2144">
        <w:rPr>
          <w:rFonts w:cs="Arial"/>
          <w:color w:val="000000" w:themeColor="text1"/>
        </w:rPr>
        <w:t xml:space="preserve"> </w:t>
      </w:r>
      <w:r w:rsidR="00FA2144">
        <w:rPr>
          <w:rFonts w:cs="Arial"/>
        </w:rPr>
        <w:t xml:space="preserve">EUR. </w:t>
      </w:r>
      <w:r w:rsidRPr="00BE62FB">
        <w:rPr>
          <w:rFonts w:cs="Arial"/>
        </w:rPr>
        <w:t xml:space="preserve"> </w:t>
      </w:r>
    </w:p>
    <w:p w:rsidR="00E33940" w:rsidP="00742948" w:rsidRDefault="00E33940">
      <w:pPr>
        <w:jc w:val="both"/>
        <w:rPr>
          <w:rFonts w:cs="Arial"/>
        </w:rPr>
      </w:pPr>
    </w:p>
    <w:p w:rsidR="00742948" w:rsidP="00742948" w:rsidRDefault="00E33940">
      <w:pPr>
        <w:jc w:val="both"/>
        <w:rPr>
          <w:rFonts w:cs="Arial"/>
        </w:rPr>
      </w:pPr>
      <w:r>
        <w:rPr>
          <w:rFonts w:cs="Arial"/>
        </w:rPr>
        <w:tab/>
        <w:t xml:space="preserve">Uvidom u sustav MUP-a utvrđeno je da se dužnik više ne vodi ni kako vlasnik motocikla kojeg se ranije vodio kao vlasnik. Prema navodima zz dužnika navedeni motocikl je otuđen u prosincu 2023. godine. </w:t>
      </w:r>
    </w:p>
    <w:p w:rsidR="006651DF" w:rsidP="00742948" w:rsidRDefault="00E33940">
      <w:pPr>
        <w:jc w:val="both"/>
      </w:pPr>
      <w:r>
        <w:tab/>
      </w:r>
    </w:p>
    <w:p w:rsidR="00E33940" w:rsidP="00742948" w:rsidRDefault="00E33940">
      <w:pPr>
        <w:jc w:val="both"/>
      </w:pPr>
    </w:p>
    <w:p w:rsidRPr="00D628C8" w:rsidR="00742948" w:rsidP="00742948" w:rsidRDefault="003C4E72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BE62FB" w:rsidR="006651DF" w:rsidP="006651DF" w:rsidRDefault="006651DF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63815">
        <w:rPr>
          <w:rFonts w:cs="Arial"/>
        </w:rPr>
        <w:t>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6651DF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3394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651DF" w:rsidP="006651DF" w:rsidRDefault="006651D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 St-</w:t>
    </w:r>
    <w:r>
      <w:rPr>
        <w:rFonts w:ascii="Arial" w:hAnsi="Arial" w:cs="Arial"/>
      </w:rPr>
      <w:t>135/2024-9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BE62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4</w:t>
    </w:r>
    <w:r w:rsidRPr="00BE62FB" w:rsidR="00CF7611">
      <w:rPr>
        <w:rFonts w:ascii="Arial" w:hAnsi="Arial" w:cs="Arial"/>
      </w:rPr>
      <w:t xml:space="preserve"> St-</w:t>
    </w:r>
    <w:r w:rsidR="00FA2144">
      <w:rPr>
        <w:rFonts w:ascii="Arial" w:hAnsi="Arial" w:cs="Arial"/>
      </w:rPr>
      <w:t>135/2024</w:t>
    </w:r>
    <w:r w:rsidR="00263815">
      <w:rPr>
        <w:rFonts w:ascii="Arial" w:hAnsi="Arial" w:cs="Arial"/>
      </w:rPr>
      <w:t>-</w:t>
    </w:r>
    <w:r w:rsidR="00BF0281">
      <w:rPr>
        <w:rFonts w:ascii="Arial" w:hAnsi="Arial" w:cs="Arial"/>
      </w:rPr>
      <w:t>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2801"/>
    <w:rsid w:val="002107A0"/>
    <w:rsid w:val="0021775B"/>
    <w:rsid w:val="0024037F"/>
    <w:rsid w:val="0024367D"/>
    <w:rsid w:val="00263815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4E72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237A"/>
    <w:rsid w:val="00626B34"/>
    <w:rsid w:val="00637A2F"/>
    <w:rsid w:val="006651D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458FF"/>
    <w:rsid w:val="0085320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BF0281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C7498"/>
    <w:rsid w:val="00DF0331"/>
    <w:rsid w:val="00E3114D"/>
    <w:rsid w:val="00E33940"/>
    <w:rsid w:val="00E3781E"/>
    <w:rsid w:val="00E51C1E"/>
    <w:rsid w:val="00F54B6C"/>
    <w:rsid w:val="00F7305D"/>
    <w:rsid w:val="00FA2144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6091FF4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02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028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028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028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028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2024.</izvorni_sadrzaj>
    <derivirana_varijabla naziv="DomainObject.StvarniPocetakDatum_1">12. srpnja 2024.</derivirana_varijabla>
  </DomainObject.StvarniPocetakDatum>
  <DomainObject.StvarniZavrsetakDatum>
    <izvorni_sadrzaj>12. srpnja 2024.</izvorni_sadrzaj>
    <derivirana_varijabla naziv="DomainObject.StvarniZavrsetakDatum_1">12. srpnja 2024.</derivirana_varijabla>
  </DomainObject.StvarniZavrsetakDatum>
  <DomainObject.PlaniraniZavrsetakDatum>
    <izvorni_sadrzaj>12. srpnja 2024.</izvorni_sadrzaj>
    <derivirana_varijabla naziv="DomainObject.PlaniraniZavrsetakDatum_1">12. srpnja 2024.</derivirana_varijabla>
  </DomainObject.PlaniraniZavrsetakDatum>
  <DomainObject.PlaniraniPocetakDatum>
    <izvorni_sadrzaj>12. srpnja 2024.</izvorni_sadrzaj>
    <derivirana_varijabla naziv="DomainObject.PlaniraniPocetakDatum_1">12. srpnja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2024.</izvorni_sadrzaj>
    <derivirana_varijabla naziv="DomainObject.Zapisnik.DatumKreiranja_1">12.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St-135/2024-10</izvorni_sadrzaj>
    <derivirana_varijabla naziv="DomainObject.Zapisnik.Oznaka_1">St-135/2024-10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ožujka 2024.</izvorni_sadrzaj>
    <derivirana_varijabla naziv="DomainObject.Predmet.DatumIzradeOptuznogAkta_1">28. ožujka 2024.</derivirana_varijabla>
  </DomainObject.Predmet.DatumIzradeOptuznogAkta>
  <DomainObject.Predmet.DatumIzradeOptuznogAktaFormated>
    <izvorni_sadrzaj>28.3.2024.</izvorni_sadrzaj>
    <derivirana_varijabla naziv="DomainObject.Predmet.DatumIzradeOptuznogAktaFormated_1">28.3.2024.</derivirana_varijabla>
  </DomainObject.Predmet.DatumIzradeOptuznogAktaFormated>
  <DomainObject.Predmet.DatumOsnivanja>
    <izvorni_sadrzaj>28. ožujka 2024.</izvorni_sadrzaj>
    <derivirana_varijabla naziv="DomainObject.Predmet.DatumOsnivanja_1">28.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ožujka 2024.</izvorni_sadrzaj>
    <derivirana_varijabla naziv="DomainObject.Predmet.DatumPrimitkaOptuznogAkta_1">28.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St-135/2024</izvorni_sadrzaj>
    <derivirana_varijabla naziv="DomainObject.Predmet.OznakaBroj_1">St-135/2024</derivirana_varijabla>
  </DomainObject.Predmet.OznakaBroj>
  <DomainObject.Predmet.OznakaBrojOptuznogAkta>
    <izvorni_sadrzaj>04-06-24-1701</izvorni_sadrzaj>
    <derivirana_varijabla naziv="DomainObject.Predmet.OznakaBrojOptuznogAkta_1">04-06-24-1701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j.d.o.o., ŠIŠAN zastupanog po punomoćniku Josip Širola</izvorni_sadrzaj>
    <derivirana_varijabla naziv="DomainObject.Predmet.ProtustrankaFormated_1">  TARGET j.d.o.o., ŠIŠAN zastupanog po punomoćniku Josip Širola</derivirana_varijabla>
  </DomainObject.Predmet.ProtustrankaFormated>
  <DomainObject.Predmet.ProtustrankaFormatedOIB>
    <izvorni_sadrzaj>  TARGET j.d.o.o., ŠIŠAN, OIB 21559774229 zastupanog po punomoćniku Josip Širola</izvorni_sadrzaj>
    <derivirana_varijabla naziv="DomainObject.Predmet.ProtustrankaFormatedOIB_1">  TARGET j.d.o.o., ŠIŠAN, OIB 21559774229 zastupanog po punomoćniku Josip Širola</derivirana_varijabla>
  </DomainObject.Predmet.ProtustrankaFormatedOIB>
  <DomainObject.Predmet.ProtustrankaFormatedWithAdress>
    <izvorni_sadrzaj> TARGET j.d.o.o., ŠIŠAN, Centar - Centro 31, 52100 Šišan zastupanog po punomoćniku Josip Širola</izvorni_sadrzaj>
    <derivirana_varijabla naziv="DomainObject.Predmet.ProtustrankaFormatedWithAdress_1"> TARGET j.d.o.o., ŠIŠAN, Centar - Centro 31, 52100 Šišan zastupanog po punomoćniku Josip Širola</derivirana_varijabla>
  </DomainObject.Predmet.ProtustrankaFormatedWithAdress>
  <DomainObject.Predmet.ProtustrankaFormatedWithAdressOIB>
    <izvorni_sadrzaj> TARGET j.d.o.o., ŠIŠAN, OIB 21559774229, Centar - Centro 31, 52100 Šišan zastupanog po punomoćniku Josip Širola</izvorni_sadrzaj>
    <derivirana_varijabla naziv="DomainObject.Predmet.ProtustrankaFormatedWithAdressOIB_1"> TARGET j.d.o.o., ŠIŠAN, OIB 21559774229, Centar - Centro 31, 52100 Šišan zastupanog po punomoćniku Josip Širola</derivirana_varijabla>
  </DomainObject.Predmet.ProtustrankaFormatedWithAdressOIB>
  <DomainObject.Predmet.ProtustrankaWithAdress>
    <izvorni_sadrzaj>TARGET j.d.o.o., ŠIŠAN Centar - Centro 31, 52100 Šišan</izvorni_sadrzaj>
    <derivirana_varijabla naziv="DomainObject.Predmet.ProtustrankaWithAdress_1">TARGET j.d.o.o., ŠIŠAN Centar - Centro 31, 52100 Šišan</derivirana_varijabla>
  </DomainObject.Predmet.ProtustrankaWithAdress>
  <DomainObject.Predmet.ProtustrankaWithAdressOIB>
    <izvorni_sadrzaj>TARGET j.d.o.o., ŠIŠAN, OIB 21559774229, Centar - Centro 31, 52100 Šišan</izvorni_sadrzaj>
    <derivirana_varijabla naziv="DomainObject.Predmet.ProtustrankaWithAdressOIB_1">TARGET j.d.o.o., ŠIŠAN, OIB 21559774229, Centar - Centro 31, 52100 Šišan</derivirana_varijabla>
  </DomainObject.Predmet.ProtustrankaWithAdressOIB>
  <DomainObject.Predmet.ProtustrankaNazivFormated>
    <izvorni_sadrzaj>TARGET j.d.o.o., ŠIŠAN</izvorni_sadrzaj>
    <derivirana_varijabla naziv="DomainObject.Predmet.ProtustrankaNazivFormated_1">TARGET j.d.o.o., ŠIŠAN</derivirana_varijabla>
  </DomainObject.Predmet.ProtustrankaNazivFormated>
  <DomainObject.Predmet.ProtustrankaNazivFormatedOIB>
    <izvorni_sadrzaj>TARGET j.d.o.o., ŠIŠAN, OIB 21559774229</izvorni_sadrzaj>
    <derivirana_varijabla naziv="DomainObject.Predmet.ProtustrankaNazivFormatedOIB_1">TARGET j.d.o.o., ŠIŠAN, OIB 21559774229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5000.52</izvorni_sadrzaj>
    <derivirana_varijabla naziv="DomainObject.Predmet.TrenutnaVrijednost_1">5000.52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TARGET j.d.o.o., ŠIŠAN zastupanog po punomoćniku Josip Širola</item>
    </izvorni_sadrzaj>
    <derivirana_varijabla naziv="DomainObject.Predmet.ProtuStrankaListFormated_1">
      <item>TARGET j.d.o.o., ŠIŠAN zastupanog po punomoćniku Josip Širola</item>
    </derivirana_varijabla>
  </DomainObject.Predmet.ProtuStrankaListFormated>
  <DomainObject.Predmet.ProtuStrankaListFormatedOIB>
    <izvorni_sadrzaj>
      <item>TARGET j.d.o.o., ŠIŠAN, OIB 21559774229 zastupanog po punomoćniku Josip Širola</item>
    </izvorni_sadrzaj>
    <derivirana_varijabla naziv="DomainObject.Predmet.ProtuStrankaListFormatedOIB_1">
      <item>TARGET j.d.o.o., ŠIŠAN, OIB 21559774229 zastupanog po punomoćniku Josip Širola</item>
    </derivirana_varijabla>
  </DomainObject.Predmet.ProtuStrankaListFormatedOIB>
  <DomainObject.Predmet.ProtuStrankaListFormatedWithAdress>
    <izvorni_sadrzaj>
      <item>TARGET j.d.o.o., ŠIŠAN, Centar - Centro 31, 52100 Šišan zastupanog po punomoćniku Josip Širola</item>
    </izvorni_sadrzaj>
    <derivirana_varijabla naziv="DomainObject.Predmet.ProtuStrankaListFormatedWithAdress_1">
      <item>TARGET j.d.o.o., ŠIŠAN, Centar - Centro 31, 52100 Šišan zastupanog po punomoćniku Josip Širola</item>
    </derivirana_varijabla>
  </DomainObject.Predmet.ProtuStrankaListFormatedWithAdress>
  <DomainObject.Predmet.ProtuStrankaListFormatedWithAdressOIB>
    <izvorni_sadrzaj>
      <item>TARGET j.d.o.o., ŠIŠAN, OIB 21559774229, Centar - Centro 31, 52100 Šišan zastupanog po punomoćniku Josip Širola</item>
    </izvorni_sadrzaj>
    <derivirana_varijabla naziv="DomainObject.Predmet.ProtuStrankaListFormatedWithAdressOIB_1">
      <item>TARGET j.d.o.o., ŠIŠAN, OIB 21559774229, Centar - Centro 31, 52100 Šišan zastupanog po punomoćniku Josip Širola</item>
    </derivirana_varijabla>
  </DomainObject.Predmet.ProtuStrankaListFormatedWithAdressOIB>
  <DomainObject.Predmet.ProtuStrankaListNazivFormated>
    <izvorni_sadrzaj>
      <item>TARGET j.d.o.o., ŠIŠAN</item>
    </izvorni_sadrzaj>
    <derivirana_varijabla naziv="DomainObject.Predmet.ProtuStrankaListNazivFormated_1">
      <item>TARGET j.d.o.o., ŠIŠAN</item>
    </derivirana_varijabla>
  </DomainObject.Predmet.ProtuStrankaListNazivFormated>
  <DomainObject.Predmet.ProtuStrankaListNazivFormatedOIB>
    <izvorni_sadrzaj>
      <item>TARGET j.d.o.o., ŠIŠAN, OIB 21559774229</item>
    </izvorni_sadrzaj>
    <derivirana_varijabla naziv="DomainObject.Predmet.ProtuStrankaListNazivFormatedOIB_1">
      <item>TARGET j.d.o.o., ŠIŠAN, OIB 21559774229</item>
    </derivirana_varijabla>
  </DomainObject.Predmet.ProtuStrankaListNazivFormatedOIB>
  <DomainObject.Predmet.OstaliListFormated>
    <izvorni_sadrzaj>
      <item>Josip Širola punomoćnik sudionika u postupku TARGET j.d.o.o., ŠIŠAN</item>
    </izvorni_sadrzaj>
    <derivirana_varijabla naziv="DomainObject.Predmet.OstaliListFormated_1">
      <item>Josip Širola punomoćnik sudionika u postupku TARGET j.d.o.o., ŠIŠAN</item>
    </derivirana_varijabla>
  </DomainObject.Predmet.OstaliListFormated>
  <DomainObject.Predmet.OstaliListFormatedOIB>
    <izvorni_sadrzaj>
      <item>Josip Širola, OIB 41190304743 punomoćnik sudionika u postupku TARGET j.d.o.o., ŠIŠAN</item>
    </izvorni_sadrzaj>
    <derivirana_varijabla naziv="DomainObject.Predmet.OstaliListFormatedOIB_1">
      <item>Josip Širola, OIB 41190304743 punomoćnik sudionika u postupku TARGET j.d.o.o., ŠIŠAN</item>
    </derivirana_varijabla>
  </DomainObject.Predmet.OstaliListFormatedOIB>
  <DomainObject.Predmet.OstaliListFormatedWithAdress>
    <izvorni_sadrzaj>
      <item>Josip Širola, Centar 31, 52100 Šišan punomoćnik sudionika u postupku TARGET j.d.o.o., ŠIŠAN</item>
    </izvorni_sadrzaj>
    <derivirana_varijabla naziv="DomainObject.Predmet.OstaliListFormatedWithAdress_1">
      <item>Josip Širola, Centar 31, 52100 Šišan punomoćnik sudionika u postupku TARGET j.d.o.o., ŠIŠAN</item>
    </derivirana_varijabla>
  </DomainObject.Predmet.OstaliListFormatedWithAdress>
  <DomainObject.Predmet.OstaliListFormatedWithAdressOIB>
    <izvorni_sadrzaj>
      <item>Josip Širola, OIB 41190304743, Centar 31, 52100 Šišan punomoćnik sudionika u postupku TARGET j.d.o.o., ŠIŠAN</item>
    </izvorni_sadrzaj>
    <derivirana_varijabla naziv="DomainObject.Predmet.OstaliListFormatedWithAdressOIB_1">
      <item>Josip Širola, OIB 41190304743, Centar 31, 52100 Šišan punomoćnik sudionika u postupku TARGET j.d.o.o., ŠIŠAN</item>
    </derivirana_varijabla>
  </DomainObject.Predmet.OstaliListFormatedWithAdressOIB>
  <DomainObject.Predmet.OstaliListNazivFormated>
    <izvorni_sadrzaj>
      <item>Josip Širola</item>
    </izvorni_sadrzaj>
    <derivirana_varijabla naziv="DomainObject.Predmet.OstaliListNazivFormated_1">
      <item>Josip Širola</item>
    </derivirana_varijabla>
  </DomainObject.Predmet.OstaliListNazivFormated>
  <DomainObject.Predmet.OstaliListNazivFormatedOIB>
    <izvorni_sadrzaj>
      <item>Josip Širola, OIB 41190304743</item>
    </izvorni_sadrzaj>
    <derivirana_varijabla naziv="DomainObject.Predmet.OstaliListNazivFormatedOIB_1">
      <item>Josip Širola, OIB 41190304743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2024.</izvorni_sadrzaj>
    <derivirana_varijabla naziv="DomainObject.Datum_1">12. srpnja 2024.</derivirana_varijabla>
  </DomainObject.Datum>
  <DomainObject.PoslovniBrojDokumenta>
    <izvorni_sadrzaj>St-135/2024-10</izvorni_sadrzaj>
    <derivirana_varijabla naziv="DomainObject.PoslovniBrojDokumenta_1">St-135/2024-10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TARGET j.d.o.o., ŠIŠAN</izvorni_sadrzaj>
    <derivirana_varijabla naziv="DomainObject.Predmet.ProtustrankaIDrugi_1">TARGET j.d.o.o., ŠIŠAN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TARGET j.d.o.o., ŠIŠAN, OIB 21559774229, Centar - Centro 31, 52100 Šišan</izvorni_sadrzaj>
    <derivirana_varijabla naziv="DomainObject.Predmet.ProtustrankaIDrugiAdressOIB_1">TARGET j.d.o.o., ŠIŠAN, OIB 21559774229, Centar - Centro 31,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TARGET j.d.o.o., ŠIŠAN</item>
      <item>Financijska agencija (FINA)</item>
      <item>Josip Širola</item>
    </izvorni_sadrzaj>
    <derivirana_varijabla naziv="DomainObject.Predmet.SudioniciListNaziv_1">
      <item>TARGET j.d.o.o., ŠIŠAN</item>
      <item>Financijska agencija (FINA)</item>
      <item>Josip Širola</item>
    </derivirana_varijabla>
  </DomainObject.Predmet.SudioniciListNaziv>
  <DomainObject.Predmet.SudioniciListAdressOIB>
    <izvorni_sadrzaj>
      <item>TARGET j.d.o.o., ŠIŠAN, OIB 21559774229, Centar - Centro 31,52100 Šišan</item>
      <item>Financijska agencija (FINA), OIB 85821130368, GIARDINI 5,52100 Pula</item>
      <item>Josip Širola, OIB 41190304743, Centar 31,52100 Šišan</item>
    </izvorni_sadrzaj>
    <derivirana_varijabla naziv="DomainObject.Predmet.SudioniciListAdressOIB_1">
      <item>TARGET j.d.o.o., ŠIŠAN, OIB 21559774229, Centar - Centro 31,52100 Šišan</item>
      <item>Financijska agencija (FINA), OIB 85821130368, GIARDINI 5,52100 Pula</item>
      <item>Josip Širola, OIB 41190304743, Centar 31,52100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21559774229</item>
      <item>, OIB 85821130368</item>
      <item>, OIB 41190304743</item>
    </izvorni_sadrzaj>
    <derivirana_varijabla naziv="DomainObject.Predmet.SudioniciListNazivOIB_1">
      <item>, OIB 21559774229</item>
      <item>, OIB 85821130368</item>
      <item>, OIB 41190304743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2024.</izvorni_sadrzaj>
    <derivirana_varijabla naziv="DomainObject.Predmet.DatumPocetkaProcesa_1">28.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8CDB0-CA8D-4059-8663-E030DFEAAC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1305</properties:Characters>
  <properties:Lines>50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2024-07-11T12:13:00Z</dcterms:created>
  <dc:creator>epincin</dc:creator>
  <cp:lastModifiedBy>Sanja Prodan</cp:lastModifiedBy>
  <cp:lastPrinted>2015-12-17T09:17:00Z</cp:lastPrinted>
  <dcterms:modified xmlns:xsi="http://www.w3.org/2001/XMLSchema-instance" xsi:type="dcterms:W3CDTF">2024-07-12T06:36:00Z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St-135/2024-10 / Zapisnik - Ročište radi rasprave o uvjetima za otvaranje steč. post. (st-135-2024-9 target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